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</w:t>
      </w:r>
      <w:r w:rsidR="00E0672E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ารรับแจ้งการตายกรณีไม่ทราบว่าผ</w:t>
      </w:r>
      <w:r w:rsidR="00E0672E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ู้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ตายเป็นใคร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E37BF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</w:t>
      </w:r>
      <w:r w:rsidR="00E0672E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ารรับแจ้งการตายกรณีไม่ทราบว่าผ</w:t>
      </w:r>
      <w:r w:rsidR="00E0672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ู้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ตายเป็นใคร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4402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</w:t>
      </w:r>
      <w:r w:rsidR="00E0672E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ารรับแจ้งการตายกรณีไม่ทราบว่าผ</w:t>
      </w:r>
      <w:r w:rsidR="00E0672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ู้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ตายเป็นใคร</w:t>
      </w:r>
      <w:r w:rsidR="00E0672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E0672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05:15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44022" w:rsidRDefault="00944022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>(1)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เจ้าบ้านที่มีคนตายกรณีคนตายในบ้าน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รวมถึงสถานพยาบาล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หากไม่มีเจ้าบ้านให้ผู้พบศพเป็นผู้แจ้ง</w:t>
      </w:r>
      <w:r w:rsidRPr="000C2AAC">
        <w:rPr>
          <w:rFonts w:asciiTheme="minorBidi" w:hAnsiTheme="minorBidi"/>
          <w:noProof/>
          <w:sz w:val="32"/>
          <w:szCs w:val="32"/>
        </w:rPr>
        <w:br/>
        <w:t>(2)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บุคคลที่ไปกับผู้ตายหรือผู้พบศพกรณีตายนอกบ้าน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ชั่วโมงนับตั้งแต่เวลาตายหรือเวลาพบศพ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เอกสารอื่นที่เกี่ยวข้องกับผู้ตาย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C9E" w:rsidRDefault="003B7C9E" w:rsidP="00C81DB8">
      <w:pPr>
        <w:spacing w:after="0" w:line="240" w:lineRule="auto"/>
      </w:pPr>
      <w:r>
        <w:separator/>
      </w:r>
    </w:p>
  </w:endnote>
  <w:endnote w:type="continuationSeparator" w:id="1">
    <w:p w:rsidR="003B7C9E" w:rsidRDefault="003B7C9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C9E" w:rsidRDefault="003B7C9E" w:rsidP="00C81DB8">
      <w:pPr>
        <w:spacing w:after="0" w:line="240" w:lineRule="auto"/>
      </w:pPr>
      <w:r>
        <w:separator/>
      </w:r>
    </w:p>
  </w:footnote>
  <w:footnote w:type="continuationSeparator" w:id="1">
    <w:p w:rsidR="003B7C9E" w:rsidRDefault="003B7C9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E37BF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0672E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0672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7C9E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6FE1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7F7A24"/>
    <w:rsid w:val="00810AFA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44022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72E"/>
    <w:rsid w:val="00E06DC1"/>
    <w:rsid w:val="00E279FB"/>
    <w:rsid w:val="00E33AD5"/>
    <w:rsid w:val="00E37BFB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4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2015-08-06T05:34:00Z</cp:lastPrinted>
  <dcterms:created xsi:type="dcterms:W3CDTF">2015-04-23T03:41:00Z</dcterms:created>
  <dcterms:modified xsi:type="dcterms:W3CDTF">2015-08-06T05:34:00Z</dcterms:modified>
</cp:coreProperties>
</file>